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C7817" w:rsidRDefault="000C7817">
      <w:pPr>
        <w:rPr>
          <w:sz w:val="2"/>
          <w:szCs w:val="2"/>
        </w:rPr>
      </w:pPr>
      <w:r w:rsidRPr="00E101BA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1pt;height:711pt">
            <v:imagedata r:id="rId4" o:title=""/>
          </v:shape>
        </w:pict>
      </w:r>
      <w:r>
        <w:br w:type="page"/>
      </w:r>
    </w:p>
    <w:p w:rsidR="000C7817" w:rsidRPr="00E101BA" w:rsidRDefault="000C7817">
      <w:pPr>
        <w:rPr>
          <w:sz w:val="2"/>
          <w:szCs w:val="2"/>
          <w:lang w:val="ru-RU"/>
        </w:rPr>
      </w:pPr>
      <w:r w:rsidRPr="0008182D">
        <w:rPr>
          <w:noProof/>
          <w:lang w:val="ru-RU" w:eastAsia="ru-RU"/>
        </w:rPr>
        <w:pict>
          <v:shape id="Рисунок 2" o:spid="_x0000_i1026" type="#_x0000_t75" style="width:507.75pt;height:697.5pt;visibility:visible">
            <v:imagedata r:id="rId5" o:title=""/>
          </v:shape>
        </w:pict>
      </w:r>
      <w:r w:rsidRPr="00E101BA">
        <w:rPr>
          <w:lang w:val="ru-RU"/>
        </w:rPr>
        <w:br w:type="page"/>
      </w:r>
    </w:p>
    <w:p w:rsidR="000C7817" w:rsidRDefault="000C7817">
      <w:pPr>
        <w:rPr>
          <w:sz w:val="2"/>
          <w:szCs w:val="2"/>
        </w:rPr>
      </w:pPr>
      <w:r w:rsidRPr="00E101BA">
        <w:pict>
          <v:shape id="_x0000_i1027" type="#_x0000_t75" style="width:522pt;height:715.5pt">
            <v:imagedata r:id="rId6" o:title=""/>
          </v:shape>
        </w:pict>
      </w: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61"/>
        <w:gridCol w:w="489"/>
        <w:gridCol w:w="1473"/>
        <w:gridCol w:w="1741"/>
        <w:gridCol w:w="4808"/>
        <w:gridCol w:w="968"/>
      </w:tblGrid>
      <w:tr w:rsidR="000C7817" w:rsidRPr="00085F1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rPr>
                <w:sz w:val="16"/>
                <w:szCs w:val="16"/>
              </w:rPr>
            </w:pPr>
            <w:r w:rsidRPr="00085F12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0C7817" w:rsidRPr="00085F12" w:rsidRDefault="000C781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085F12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0C7817" w:rsidRPr="00E101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0C7817" w:rsidRPr="00E101B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формирование профессиональной компетентности в области базового освоения основ педагогики и психологии, позволяющим освоить методики преподавания.</w:t>
            </w:r>
          </w:p>
        </w:tc>
      </w:tr>
      <w:tr w:rsidR="000C7817" w:rsidRPr="00085F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0C7817" w:rsidRPr="00E101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места и роли курса  в системе педагогического знания;</w:t>
            </w:r>
          </w:p>
        </w:tc>
      </w:tr>
      <w:tr w:rsidR="000C7817" w:rsidRPr="00E101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выявление основных моделей и технологий инноваций в экологическом образовании;</w:t>
            </w:r>
          </w:p>
        </w:tc>
      </w:tr>
      <w:tr w:rsidR="000C7817" w:rsidRPr="00E101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методов исследования, применяемых в педагогических исследованиях;</w:t>
            </w:r>
          </w:p>
        </w:tc>
      </w:tr>
      <w:tr w:rsidR="000C7817" w:rsidRPr="00E101B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ответственного отношения к учебной и будущей производственной деятельности, чувства личной ответственности за принятие решений по вопросам инновационного развития образовательного процесса;</w:t>
            </w:r>
          </w:p>
        </w:tc>
      </w:tr>
      <w:tr w:rsidR="000C7817" w:rsidRPr="00085F1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экологической культуры личности.</w:t>
            </w:r>
          </w:p>
        </w:tc>
      </w:tr>
      <w:tr w:rsidR="000C7817" w:rsidRPr="00085F12">
        <w:trPr>
          <w:trHeight w:hRule="exact" w:val="277"/>
        </w:trPr>
        <w:tc>
          <w:tcPr>
            <w:tcW w:w="766" w:type="dxa"/>
          </w:tcPr>
          <w:p w:rsidR="000C7817" w:rsidRPr="00085F12" w:rsidRDefault="000C7817"/>
        </w:tc>
        <w:tc>
          <w:tcPr>
            <w:tcW w:w="511" w:type="dxa"/>
          </w:tcPr>
          <w:p w:rsidR="000C7817" w:rsidRPr="00085F12" w:rsidRDefault="000C7817"/>
        </w:tc>
        <w:tc>
          <w:tcPr>
            <w:tcW w:w="1560" w:type="dxa"/>
          </w:tcPr>
          <w:p w:rsidR="000C7817" w:rsidRPr="00085F12" w:rsidRDefault="000C7817"/>
        </w:tc>
        <w:tc>
          <w:tcPr>
            <w:tcW w:w="1844" w:type="dxa"/>
          </w:tcPr>
          <w:p w:rsidR="000C7817" w:rsidRPr="00085F12" w:rsidRDefault="000C7817"/>
        </w:tc>
        <w:tc>
          <w:tcPr>
            <w:tcW w:w="5104" w:type="dxa"/>
          </w:tcPr>
          <w:p w:rsidR="000C7817" w:rsidRPr="00085F12" w:rsidRDefault="000C7817"/>
        </w:tc>
        <w:tc>
          <w:tcPr>
            <w:tcW w:w="993" w:type="dxa"/>
          </w:tcPr>
          <w:p w:rsidR="000C7817" w:rsidRPr="00085F12" w:rsidRDefault="000C7817"/>
        </w:tc>
      </w:tr>
      <w:tr w:rsidR="000C7817" w:rsidRPr="00E101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0C7817" w:rsidRPr="00085F1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К.М.06</w:t>
            </w:r>
          </w:p>
        </w:tc>
      </w:tr>
      <w:tr w:rsidR="000C7817" w:rsidRPr="00E101B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0C7817" w:rsidRPr="00E101B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обучающийся должен иметь знания с предыдущего уровня образования, а также знания дисциплин:</w:t>
            </w:r>
          </w:p>
        </w:tc>
      </w:tr>
      <w:tr w:rsidR="000C7817" w:rsidRPr="00E101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практика организации заповедного дела</w:t>
            </w:r>
          </w:p>
        </w:tc>
      </w:tr>
      <w:tr w:rsidR="000C7817" w:rsidRPr="00E101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методы и технические средства изучения редких видов</w:t>
            </w:r>
          </w:p>
        </w:tc>
      </w:tr>
      <w:tr w:rsidR="000C7817" w:rsidRPr="00E101B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Учебное событие: Экологическое проектирование антропогеннопреобразованных систем</w:t>
            </w:r>
          </w:p>
        </w:tc>
      </w:tr>
      <w:tr w:rsidR="000C7817" w:rsidRPr="00E101B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C7817" w:rsidRPr="00085F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эколого-педагогических исследований</w:t>
            </w:r>
          </w:p>
        </w:tc>
      </w:tr>
      <w:tr w:rsidR="000C7817" w:rsidRPr="00E101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Экологическое образование для устойчивого развития</w:t>
            </w:r>
          </w:p>
        </w:tc>
      </w:tr>
      <w:tr w:rsidR="000C7817" w:rsidRPr="00085F1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Региональные проблемы экологического образования</w:t>
            </w:r>
          </w:p>
        </w:tc>
      </w:tr>
      <w:tr w:rsidR="000C7817" w:rsidRPr="00085F12">
        <w:trPr>
          <w:trHeight w:hRule="exact" w:val="277"/>
        </w:trPr>
        <w:tc>
          <w:tcPr>
            <w:tcW w:w="766" w:type="dxa"/>
          </w:tcPr>
          <w:p w:rsidR="000C7817" w:rsidRPr="00085F12" w:rsidRDefault="000C7817"/>
        </w:tc>
        <w:tc>
          <w:tcPr>
            <w:tcW w:w="511" w:type="dxa"/>
          </w:tcPr>
          <w:p w:rsidR="000C7817" w:rsidRPr="00085F12" w:rsidRDefault="000C7817"/>
        </w:tc>
        <w:tc>
          <w:tcPr>
            <w:tcW w:w="1560" w:type="dxa"/>
          </w:tcPr>
          <w:p w:rsidR="000C7817" w:rsidRPr="00085F12" w:rsidRDefault="000C7817"/>
        </w:tc>
        <w:tc>
          <w:tcPr>
            <w:tcW w:w="1844" w:type="dxa"/>
          </w:tcPr>
          <w:p w:rsidR="000C7817" w:rsidRPr="00085F12" w:rsidRDefault="000C7817"/>
        </w:tc>
        <w:tc>
          <w:tcPr>
            <w:tcW w:w="5104" w:type="dxa"/>
          </w:tcPr>
          <w:p w:rsidR="000C7817" w:rsidRPr="00085F12" w:rsidRDefault="000C7817"/>
        </w:tc>
        <w:tc>
          <w:tcPr>
            <w:tcW w:w="993" w:type="dxa"/>
          </w:tcPr>
          <w:p w:rsidR="000C7817" w:rsidRPr="00085F12" w:rsidRDefault="000C7817"/>
        </w:tc>
      </w:tr>
      <w:tr w:rsidR="000C7817" w:rsidRPr="00E101B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C7817" w:rsidRPr="00E101BA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ПК-10: владением теоретическими знаниями и практическими навыками для педагогической работы в образовательных организациях, уметь грамотно осуществлять учебно-методическую деятельность по планированию экологического образования и образования для устойчивого развития</w:t>
            </w:r>
          </w:p>
        </w:tc>
      </w:tr>
      <w:tr w:rsidR="000C7817" w:rsidRPr="00085F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0C7817" w:rsidRPr="00E101B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инновационные технологии экологического образования в полной мере</w:t>
            </w:r>
          </w:p>
        </w:tc>
      </w:tr>
      <w:tr w:rsidR="000C7817" w:rsidRPr="00E101B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инновационные технологии экологического образования в основном</w:t>
            </w:r>
          </w:p>
        </w:tc>
      </w:tr>
      <w:tr w:rsidR="000C7817" w:rsidRPr="00E101B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инновационные технологии экологического образования частично</w:t>
            </w:r>
          </w:p>
        </w:tc>
      </w:tr>
      <w:tr w:rsidR="000C7817" w:rsidRPr="00085F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0C7817" w:rsidRPr="00E101B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инновационные технологии экологического образования  в полной мере</w:t>
            </w:r>
          </w:p>
        </w:tc>
      </w:tr>
      <w:tr w:rsidR="000C7817" w:rsidRPr="00E101B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инновационные технологии экологического образования в основном</w:t>
            </w:r>
          </w:p>
        </w:tc>
      </w:tr>
      <w:tr w:rsidR="000C7817" w:rsidRPr="00E101B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инновационные технологии экологического образования частично</w:t>
            </w:r>
          </w:p>
        </w:tc>
      </w:tr>
      <w:tr w:rsidR="000C7817" w:rsidRPr="00085F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0C7817" w:rsidRPr="00E101B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инновационных технологий экологического образования в полной мере</w:t>
            </w:r>
          </w:p>
        </w:tc>
      </w:tr>
      <w:tr w:rsidR="000C7817" w:rsidRPr="00E101B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инновационных технологий экологического образования в основном</w:t>
            </w:r>
          </w:p>
        </w:tc>
      </w:tr>
      <w:tr w:rsidR="000C7817" w:rsidRPr="00E101B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инновационных технологий экологического образования частично</w:t>
            </w:r>
          </w:p>
        </w:tc>
      </w:tr>
      <w:tr w:rsidR="000C7817" w:rsidRPr="00E101BA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0C7817" w:rsidRPr="00085F1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0C7817" w:rsidRPr="00E101B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базовые основы педагогики и психологии, позволяющие освоить методики преподавания и понять психологические особенности межличностных взаимоотношений;</w:t>
            </w:r>
          </w:p>
        </w:tc>
      </w:tr>
      <w:tr w:rsidR="000C7817" w:rsidRPr="00085F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сущность педагогических инноваций;</w:t>
            </w:r>
          </w:p>
        </w:tc>
      </w:tr>
      <w:tr w:rsidR="000C7817" w:rsidRPr="00E101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личностно-ориентированные модели организации экологического образования;</w:t>
            </w:r>
          </w:p>
        </w:tc>
      </w:tr>
      <w:tr w:rsidR="000C7817" w:rsidRPr="00E101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инновационные подходы к развитию содержания экологического образования;</w:t>
            </w:r>
          </w:p>
        </w:tc>
      </w:tr>
      <w:tr w:rsidR="000C7817" w:rsidRPr="00E101B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применения интерактивных и компьютерных инновационных технологий экологического образования, а также технологий проектного обучения.</w:t>
            </w:r>
          </w:p>
        </w:tc>
      </w:tr>
      <w:tr w:rsidR="000C7817" w:rsidRPr="00085F1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0C7817" w:rsidRPr="00E101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характеризовать особенности применения инновационных технологий в экологическом образовании;</w:t>
            </w:r>
          </w:p>
        </w:tc>
      </w:tr>
    </w:tbl>
    <w:p w:rsidR="000C7817" w:rsidRPr="00E101BA" w:rsidRDefault="000C7817">
      <w:pPr>
        <w:rPr>
          <w:sz w:val="2"/>
          <w:szCs w:val="2"/>
          <w:lang w:val="ru-RU"/>
        </w:rPr>
      </w:pPr>
      <w:r w:rsidRPr="00E101BA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42"/>
        <w:gridCol w:w="204"/>
        <w:gridCol w:w="3259"/>
        <w:gridCol w:w="951"/>
        <w:gridCol w:w="688"/>
        <w:gridCol w:w="1105"/>
        <w:gridCol w:w="1259"/>
        <w:gridCol w:w="671"/>
        <w:gridCol w:w="399"/>
        <w:gridCol w:w="962"/>
      </w:tblGrid>
      <w:tr w:rsidR="000C7817" w:rsidRPr="00085F1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rPr>
                <w:sz w:val="16"/>
                <w:szCs w:val="16"/>
              </w:rPr>
            </w:pPr>
            <w:r w:rsidRPr="00085F12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0C7817" w:rsidRPr="00085F12" w:rsidRDefault="000C7817"/>
        </w:tc>
        <w:tc>
          <w:tcPr>
            <w:tcW w:w="710" w:type="dxa"/>
          </w:tcPr>
          <w:p w:rsidR="000C7817" w:rsidRPr="00085F12" w:rsidRDefault="000C7817"/>
        </w:tc>
        <w:tc>
          <w:tcPr>
            <w:tcW w:w="1135" w:type="dxa"/>
          </w:tcPr>
          <w:p w:rsidR="000C7817" w:rsidRPr="00085F12" w:rsidRDefault="000C7817"/>
        </w:tc>
        <w:tc>
          <w:tcPr>
            <w:tcW w:w="1277" w:type="dxa"/>
          </w:tcPr>
          <w:p w:rsidR="000C7817" w:rsidRPr="00085F12" w:rsidRDefault="000C7817"/>
        </w:tc>
        <w:tc>
          <w:tcPr>
            <w:tcW w:w="710" w:type="dxa"/>
          </w:tcPr>
          <w:p w:rsidR="000C7817" w:rsidRPr="00085F12" w:rsidRDefault="000C7817"/>
        </w:tc>
        <w:tc>
          <w:tcPr>
            <w:tcW w:w="426" w:type="dxa"/>
          </w:tcPr>
          <w:p w:rsidR="000C7817" w:rsidRPr="00085F12" w:rsidRDefault="000C781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085F12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0C7817" w:rsidRPr="00E101B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классифицировать конкретные инновационные явления в образовательном процессе на международном, национальном и региональном уровнях;</w:t>
            </w:r>
          </w:p>
        </w:tc>
      </w:tr>
      <w:tr w:rsidR="000C7817" w:rsidRPr="00E101B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основные тенденции развития систем экологического образования.</w:t>
            </w:r>
          </w:p>
        </w:tc>
      </w:tr>
      <w:tr w:rsidR="000C7817" w:rsidRPr="00085F1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0C7817" w:rsidRPr="00E101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использования разнообразных информационных источников при овладении материалами курса;</w:t>
            </w:r>
          </w:p>
        </w:tc>
      </w:tr>
      <w:tr w:rsidR="000C7817" w:rsidRPr="00E101B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применения знаний о теории и технологиях организации инновационной деятельности в экологическом образовании.</w:t>
            </w:r>
          </w:p>
        </w:tc>
      </w:tr>
      <w:tr w:rsidR="000C7817" w:rsidRPr="00E101BA">
        <w:trPr>
          <w:trHeight w:hRule="exact" w:val="277"/>
        </w:trPr>
        <w:tc>
          <w:tcPr>
            <w:tcW w:w="766" w:type="dxa"/>
          </w:tcPr>
          <w:p w:rsidR="000C7817" w:rsidRPr="00E101BA" w:rsidRDefault="000C7817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0C7817" w:rsidRPr="00E101BA" w:rsidRDefault="000C7817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0C7817" w:rsidRPr="00E101BA" w:rsidRDefault="000C781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C7817" w:rsidRPr="00E101BA" w:rsidRDefault="000C781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C7817" w:rsidRPr="00E101BA" w:rsidRDefault="000C781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C7817" w:rsidRPr="00E101BA" w:rsidRDefault="000C7817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0C7817" w:rsidRPr="00E101BA" w:rsidRDefault="000C781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C7817" w:rsidRPr="00E101BA" w:rsidRDefault="000C781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0C7817" w:rsidRPr="00E101BA" w:rsidRDefault="000C781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7817" w:rsidRPr="00E101BA" w:rsidRDefault="000C7817">
            <w:pPr>
              <w:rPr>
                <w:lang w:val="ru-RU"/>
              </w:rPr>
            </w:pPr>
          </w:p>
        </w:tc>
      </w:tr>
      <w:tr w:rsidR="000C7817" w:rsidRPr="00E101BA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0C7817" w:rsidRPr="00085F1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Компетен-</w:t>
            </w:r>
          </w:p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Инте</w:t>
            </w:r>
          </w:p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Примечание</w:t>
            </w:r>
          </w:p>
        </w:tc>
      </w:tr>
      <w:tr w:rsidR="000C7817" w:rsidRPr="00085F12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Раздел 1. Введение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/>
        </w:tc>
      </w:tr>
      <w:tr w:rsidR="000C7817" w:rsidRPr="00085F1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Введение. Общецивилизационные факторы и проблемы инновационного развития образовательных систем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Л1.3Л2.2Л3.2</w:t>
            </w:r>
          </w:p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/>
        </w:tc>
      </w:tr>
      <w:tr w:rsidR="000C7817" w:rsidRPr="00085F12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и направления реализации педагогических инноваций в современном образовании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 Л3.2 Л3.3</w:t>
            </w:r>
          </w:p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/>
        </w:tc>
      </w:tr>
      <w:tr w:rsidR="000C7817" w:rsidRPr="00085F1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Составление календаря экологических дат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Л1.2Л2.2Л3.2</w:t>
            </w:r>
          </w:p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/>
        </w:tc>
      </w:tr>
      <w:tr w:rsidR="000C7817" w:rsidRPr="00E101B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2. Проблема интеграции традиционных и инновационных методов экологического образования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rPr>
                <w:lang w:val="ru-RU"/>
              </w:rPr>
            </w:pPr>
          </w:p>
        </w:tc>
      </w:tr>
      <w:tr w:rsidR="000C7817" w:rsidRPr="00085F1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тенденции развития систем экологического образования в мировой педагогической практике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Л2.3Л3.1</w:t>
            </w:r>
          </w:p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/>
        </w:tc>
      </w:tr>
      <w:tr w:rsidR="000C7817" w:rsidRPr="00085F12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Сравнение инновационных и традиционных подходов к постороению процесса обучения. Лучшие традиции в экологическом образовании и их инновационное развитие.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Л2.4Л3.1 Л3.2</w:t>
            </w:r>
          </w:p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/>
        </w:tc>
      </w:tr>
      <w:tr w:rsidR="000C7817" w:rsidRPr="00085F12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 экологического образования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/>
        </w:tc>
      </w:tr>
      <w:tr w:rsidR="000C7817" w:rsidRPr="00085F1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 по составлению глоссария курса и перечня персоналий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Л2.4Л3.2</w:t>
            </w:r>
          </w:p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/>
        </w:tc>
      </w:tr>
      <w:tr w:rsidR="000C7817" w:rsidRPr="00085F1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Адаптивная и эвристическая  модели обучения, модель разноуровневого обучения в экологическом образовании.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Л2.3 Л2.4Л3.1</w:t>
            </w:r>
          </w:p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/>
        </w:tc>
      </w:tr>
      <w:tr w:rsidR="000C7817" w:rsidRPr="00085F12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современного педагогического опыта реализации моделей экологического образования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Л2.4Л3.3</w:t>
            </w:r>
          </w:p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/>
        </w:tc>
      </w:tr>
      <w:tr w:rsidR="000C7817" w:rsidRPr="00E101B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3. Инновационные педагогические технологии в экологическом образовании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rPr>
                <w:lang w:val="ru-RU"/>
              </w:rPr>
            </w:pPr>
          </w:p>
        </w:tc>
      </w:tr>
      <w:tr w:rsidR="000C7817" w:rsidRPr="00085F12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Интерактивные, компьютерные и технологии проектного обучения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 Л2.3 Л2.4Л3.2</w:t>
            </w:r>
          </w:p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/>
        </w:tc>
      </w:tr>
    </w:tbl>
    <w:p w:rsidR="000C7817" w:rsidRDefault="000C7817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686"/>
        <w:gridCol w:w="259"/>
        <w:gridCol w:w="1617"/>
        <w:gridCol w:w="1842"/>
        <w:gridCol w:w="897"/>
        <w:gridCol w:w="650"/>
        <w:gridCol w:w="1051"/>
        <w:gridCol w:w="701"/>
        <w:gridCol w:w="574"/>
        <w:gridCol w:w="657"/>
        <w:gridCol w:w="378"/>
        <w:gridCol w:w="928"/>
      </w:tblGrid>
      <w:tr w:rsidR="000C7817" w:rsidRPr="00085F1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rPr>
                <w:sz w:val="16"/>
                <w:szCs w:val="16"/>
              </w:rPr>
            </w:pPr>
            <w:r w:rsidRPr="00085F12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0C7817" w:rsidRPr="00085F12" w:rsidRDefault="000C7817"/>
        </w:tc>
        <w:tc>
          <w:tcPr>
            <w:tcW w:w="710" w:type="dxa"/>
          </w:tcPr>
          <w:p w:rsidR="000C7817" w:rsidRPr="00085F12" w:rsidRDefault="000C7817"/>
        </w:tc>
        <w:tc>
          <w:tcPr>
            <w:tcW w:w="1135" w:type="dxa"/>
          </w:tcPr>
          <w:p w:rsidR="000C7817" w:rsidRPr="00085F12" w:rsidRDefault="000C7817"/>
        </w:tc>
        <w:tc>
          <w:tcPr>
            <w:tcW w:w="710" w:type="dxa"/>
          </w:tcPr>
          <w:p w:rsidR="000C7817" w:rsidRPr="00085F12" w:rsidRDefault="000C7817"/>
        </w:tc>
        <w:tc>
          <w:tcPr>
            <w:tcW w:w="568" w:type="dxa"/>
          </w:tcPr>
          <w:p w:rsidR="000C7817" w:rsidRPr="00085F12" w:rsidRDefault="000C7817"/>
        </w:tc>
        <w:tc>
          <w:tcPr>
            <w:tcW w:w="710" w:type="dxa"/>
          </w:tcPr>
          <w:p w:rsidR="000C7817" w:rsidRPr="00085F12" w:rsidRDefault="000C7817"/>
        </w:tc>
        <w:tc>
          <w:tcPr>
            <w:tcW w:w="426" w:type="dxa"/>
          </w:tcPr>
          <w:p w:rsidR="000C7817" w:rsidRPr="00085F12" w:rsidRDefault="000C781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085F12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0C7817" w:rsidRPr="00085F12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Систематизация инновационного опыта педагогов в реализации данных технологий.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Л2.3 Л2.4Л3.1 Л3.3</w:t>
            </w:r>
          </w:p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/>
        </w:tc>
      </w:tr>
      <w:tr w:rsidR="000C7817" w:rsidRPr="00085F1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Игровые технологии, технологии развивающего и проблемного обучения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Л2.3 Л2.4Л3.3</w:t>
            </w:r>
          </w:p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/>
        </w:tc>
      </w:tr>
      <w:tr w:rsidR="000C7817" w:rsidRPr="00085F1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Компетентностный подход в современном экологическом образовании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Л1.2Л2.4Л3.1</w:t>
            </w:r>
          </w:p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/>
        </w:tc>
      </w:tr>
      <w:tr w:rsidR="000C7817" w:rsidRPr="00085F12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/>
        </w:tc>
      </w:tr>
      <w:tr w:rsidR="000C7817" w:rsidRPr="00085F12">
        <w:trPr>
          <w:trHeight w:hRule="exact" w:val="277"/>
        </w:trPr>
        <w:tc>
          <w:tcPr>
            <w:tcW w:w="710" w:type="dxa"/>
          </w:tcPr>
          <w:p w:rsidR="000C7817" w:rsidRPr="00085F12" w:rsidRDefault="000C7817"/>
        </w:tc>
        <w:tc>
          <w:tcPr>
            <w:tcW w:w="285" w:type="dxa"/>
          </w:tcPr>
          <w:p w:rsidR="000C7817" w:rsidRPr="00085F12" w:rsidRDefault="000C7817"/>
        </w:tc>
        <w:tc>
          <w:tcPr>
            <w:tcW w:w="1702" w:type="dxa"/>
          </w:tcPr>
          <w:p w:rsidR="000C7817" w:rsidRPr="00085F12" w:rsidRDefault="000C7817"/>
        </w:tc>
        <w:tc>
          <w:tcPr>
            <w:tcW w:w="1986" w:type="dxa"/>
          </w:tcPr>
          <w:p w:rsidR="000C7817" w:rsidRPr="00085F12" w:rsidRDefault="000C7817"/>
        </w:tc>
        <w:tc>
          <w:tcPr>
            <w:tcW w:w="851" w:type="dxa"/>
          </w:tcPr>
          <w:p w:rsidR="000C7817" w:rsidRPr="00085F12" w:rsidRDefault="000C7817"/>
        </w:tc>
        <w:tc>
          <w:tcPr>
            <w:tcW w:w="710" w:type="dxa"/>
          </w:tcPr>
          <w:p w:rsidR="000C7817" w:rsidRPr="00085F12" w:rsidRDefault="000C7817"/>
        </w:tc>
        <w:tc>
          <w:tcPr>
            <w:tcW w:w="1135" w:type="dxa"/>
          </w:tcPr>
          <w:p w:rsidR="000C7817" w:rsidRPr="00085F12" w:rsidRDefault="000C7817"/>
        </w:tc>
        <w:tc>
          <w:tcPr>
            <w:tcW w:w="710" w:type="dxa"/>
          </w:tcPr>
          <w:p w:rsidR="000C7817" w:rsidRPr="00085F12" w:rsidRDefault="000C7817"/>
        </w:tc>
        <w:tc>
          <w:tcPr>
            <w:tcW w:w="568" w:type="dxa"/>
          </w:tcPr>
          <w:p w:rsidR="000C7817" w:rsidRPr="00085F12" w:rsidRDefault="000C7817"/>
        </w:tc>
        <w:tc>
          <w:tcPr>
            <w:tcW w:w="710" w:type="dxa"/>
          </w:tcPr>
          <w:p w:rsidR="000C7817" w:rsidRPr="00085F12" w:rsidRDefault="000C7817"/>
        </w:tc>
        <w:tc>
          <w:tcPr>
            <w:tcW w:w="426" w:type="dxa"/>
          </w:tcPr>
          <w:p w:rsidR="000C7817" w:rsidRPr="00085F12" w:rsidRDefault="000C7817"/>
        </w:tc>
        <w:tc>
          <w:tcPr>
            <w:tcW w:w="993" w:type="dxa"/>
          </w:tcPr>
          <w:p w:rsidR="000C7817" w:rsidRPr="00085F12" w:rsidRDefault="000C7817"/>
        </w:tc>
      </w:tr>
      <w:tr w:rsidR="000C7817" w:rsidRPr="00085F12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C7817" w:rsidRPr="00085F1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0C7817" w:rsidRPr="00E101BA">
        <w:trPr>
          <w:trHeight w:hRule="exact" w:val="6411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(4 семестр)</w:t>
            </w:r>
          </w:p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Сущность педагогических инноваций. Основные направления инноваций в экологическом образовании.</w:t>
            </w:r>
          </w:p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История введения инноватики в образование.</w:t>
            </w:r>
          </w:p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Инновационные процессы в системе экологического образования России на рубеже веков</w:t>
            </w:r>
          </w:p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Законодательное обеспечение инновационных процессов в экологическом образовании</w:t>
            </w:r>
          </w:p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Источники инноваций учреждений общего и дополнительного образования</w:t>
            </w:r>
          </w:p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Основные тенденции развития систем экологического образования в мировой практике: синтез традиций и инноваций</w:t>
            </w:r>
          </w:p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Психологические барьеры в инновационной деятельности педагога, пути их преодоления</w:t>
            </w:r>
          </w:p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Основные личностно-ориентированные модели организации экологического образования: личностно-ориентированное обучение (И.С.Якиманская)</w:t>
            </w:r>
          </w:p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Основные личностно-ориентированные модели организации экологического образования: технология саморазвивающего обучения (Г.К.Селевко)</w:t>
            </w:r>
          </w:p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10.Основные личностно-ориентированные модели организации экологического образования: педагогика сотрудничества</w:t>
            </w:r>
          </w:p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Основные личностно-ориентированные модели организации экологического образования: педагогические технологии адаптивной школы</w:t>
            </w:r>
          </w:p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Основные личностно-ориентированные модели организации экологического образования: гуманно-личностная технология Ш.А.Амоношвили</w:t>
            </w:r>
          </w:p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Основные личностно-ориентированные модели организации экологического образования: игровые технологии</w:t>
            </w:r>
          </w:p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Основные личностно-ориентированные модели организации экологического образования: технологии развивающего и проблемного обучения</w:t>
            </w:r>
          </w:p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Основные личностно-ориентированные модели организации экологического образования: технологии уровневой дифференциации, технологии индивидуального обучения</w:t>
            </w:r>
          </w:p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Основные личностно-ориентированные модели организации экологического образования: технологии коллективных творческих дел</w:t>
            </w:r>
          </w:p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Особенности применения интерактивных инновационных технологий в экологическом образовании</w:t>
            </w:r>
          </w:p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Особенности применения компьютерных инновационных технологий в экологическом образовании</w:t>
            </w:r>
          </w:p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Особенности применения инновационных технологий проектного обучения в экологическом образовании</w:t>
            </w:r>
          </w:p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Компетентностный подход в экологическом образовании как инновационный процесс.</w:t>
            </w:r>
          </w:p>
        </w:tc>
      </w:tr>
      <w:tr w:rsidR="000C7817" w:rsidRPr="00085F1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0C7817" w:rsidRPr="00E101B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0C7817" w:rsidRPr="00085F1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0C7817" w:rsidRPr="00E101B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творческие задания, отчеты о выполнении практических работ</w:t>
            </w:r>
          </w:p>
        </w:tc>
      </w:tr>
      <w:tr w:rsidR="000C7817" w:rsidRPr="00E101BA">
        <w:trPr>
          <w:trHeight w:hRule="exact" w:val="277"/>
        </w:trPr>
        <w:tc>
          <w:tcPr>
            <w:tcW w:w="710" w:type="dxa"/>
          </w:tcPr>
          <w:p w:rsidR="000C7817" w:rsidRPr="00E101BA" w:rsidRDefault="000C781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C7817" w:rsidRPr="00E101BA" w:rsidRDefault="000C781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C7817" w:rsidRPr="00E101BA" w:rsidRDefault="000C781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C7817" w:rsidRPr="00E101BA" w:rsidRDefault="000C781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C7817" w:rsidRPr="00E101BA" w:rsidRDefault="000C781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C7817" w:rsidRPr="00E101BA" w:rsidRDefault="000C781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C7817" w:rsidRPr="00E101BA" w:rsidRDefault="000C781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C7817" w:rsidRPr="00E101BA" w:rsidRDefault="000C7817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0C7817" w:rsidRPr="00E101BA" w:rsidRDefault="000C781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C7817" w:rsidRPr="00E101BA" w:rsidRDefault="000C781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0C7817" w:rsidRPr="00E101BA" w:rsidRDefault="000C781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7817" w:rsidRPr="00E101BA" w:rsidRDefault="000C7817">
            <w:pPr>
              <w:rPr>
                <w:lang w:val="ru-RU"/>
              </w:rPr>
            </w:pPr>
          </w:p>
        </w:tc>
      </w:tr>
      <w:tr w:rsidR="000C7817" w:rsidRPr="00E101B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0C7817" w:rsidRPr="00085F1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0C7817" w:rsidRPr="00085F1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0C7817" w:rsidRPr="00085F1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C7817" w:rsidRPr="00E101B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Демидова Н.Н.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Эколого-педагогические мастерские "Экодизайн как путь гармонизации человека и природы в урбанизированной среде мегаполиса": Учеб.пособие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2016</w:t>
            </w:r>
          </w:p>
        </w:tc>
      </w:tr>
      <w:tr w:rsidR="000C7817" w:rsidRPr="00085F1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 Б.Р.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процессы в образовании и педагогическая инноватика: Учеб.пособие для обуч-ся в магистратуре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Москва; Берлин: Директ- Медиа, 2017</w:t>
            </w:r>
          </w:p>
        </w:tc>
      </w:tr>
    </w:tbl>
    <w:p w:rsidR="000C7817" w:rsidRDefault="000C7817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54"/>
        <w:gridCol w:w="1874"/>
        <w:gridCol w:w="1819"/>
        <w:gridCol w:w="3126"/>
        <w:gridCol w:w="1672"/>
        <w:gridCol w:w="995"/>
      </w:tblGrid>
      <w:tr w:rsidR="000C7817" w:rsidRPr="00085F1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rPr>
                <w:sz w:val="16"/>
                <w:szCs w:val="16"/>
              </w:rPr>
            </w:pPr>
            <w:r w:rsidRPr="00085F12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3403" w:type="dxa"/>
          </w:tcPr>
          <w:p w:rsidR="000C7817" w:rsidRPr="00085F12" w:rsidRDefault="000C7817"/>
        </w:tc>
        <w:tc>
          <w:tcPr>
            <w:tcW w:w="1702" w:type="dxa"/>
          </w:tcPr>
          <w:p w:rsidR="000C7817" w:rsidRPr="00085F12" w:rsidRDefault="000C781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085F12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0C7817" w:rsidRPr="00085F1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C7817" w:rsidRPr="00E101B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Ильин Г. 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Инновации в образовании: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Прометей, 2015, 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=437317</w:t>
            </w:r>
          </w:p>
        </w:tc>
      </w:tr>
      <w:tr w:rsidR="000C7817" w:rsidRPr="00085F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0C7817" w:rsidRPr="00085F1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C7817" w:rsidRPr="00E101B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Демидова Н.Н., Винокурова Н.Ф.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разработки и проведения экскурсий по Нижнему Новгороду: 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2014</w:t>
            </w:r>
          </w:p>
        </w:tc>
      </w:tr>
      <w:tr w:rsidR="000C7817" w:rsidRPr="00E101B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 Н.Ф., Демидова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Педагогическая технология коэволюционного взаимодействия в культурно-экологической образовательной среде: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2014</w:t>
            </w:r>
          </w:p>
        </w:tc>
      </w:tr>
      <w:tr w:rsidR="000C7817" w:rsidRPr="00E101BA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Гафурова Н. В., Чурилова Е. 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Педагогическое применение мультимедиа средств: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Красноярск: Сибирский федеральный университет, 2015, 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=435678</w:t>
            </w:r>
          </w:p>
        </w:tc>
      </w:tr>
      <w:tr w:rsidR="000C7817" w:rsidRPr="00E101BA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Бейзеров В.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105 кейсов по педагогике: педагогические задачи и ситуации: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Издательство «Флинта», 2014, 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=482143</w:t>
            </w:r>
          </w:p>
        </w:tc>
      </w:tr>
      <w:tr w:rsidR="000C7817" w:rsidRPr="00085F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0C7817" w:rsidRPr="00085F1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C7817" w:rsidRPr="00085F1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 Н.Ф., Демидова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культурно-экологической образовательной среды региона: Коллектив.монография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2012</w:t>
            </w:r>
          </w:p>
        </w:tc>
      </w:tr>
      <w:tr w:rsidR="000C7817" w:rsidRPr="00E101BA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Киселев Г. М., Бочкова Р.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 в педагогическом образовании: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Издательско- торговая корпорация «Дашков и К°», 2016, 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=452839</w:t>
            </w:r>
          </w:p>
        </w:tc>
      </w:tr>
      <w:tr w:rsidR="000C7817" w:rsidRPr="00E101BA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Тавстуха О. Г., Пересунько А. Н., Моисеева А. Н., Муратова А.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практика формирования экологической культуры подростка на основе концепции устойчивого развития: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Издательство «Флинта», 2014, 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=279830</w:t>
            </w:r>
          </w:p>
        </w:tc>
      </w:tr>
      <w:tr w:rsidR="000C7817" w:rsidRPr="00E101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0C7817" w:rsidRPr="00E101B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технологии экологического воспитания дошкольников</w:t>
            </w:r>
          </w:p>
        </w:tc>
      </w:tr>
      <w:tr w:rsidR="000C7817" w:rsidRPr="00E101B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формы и методы экологического образования и воспитания школьников в общеобразовательных учреждениях</w:t>
            </w:r>
          </w:p>
        </w:tc>
      </w:tr>
      <w:tr w:rsidR="000C7817" w:rsidRPr="00E101B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Экологическое образование в Нижегородской области</w:t>
            </w:r>
          </w:p>
        </w:tc>
      </w:tr>
      <w:tr w:rsidR="000C7817" w:rsidRPr="00085F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0C7817" w:rsidRPr="00085F1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 браузер, "Пакет MSOffice", MicrosoftOfficeProjectProfessional, LMSMoodle.</w:t>
            </w:r>
          </w:p>
        </w:tc>
      </w:tr>
      <w:tr w:rsidR="000C7817" w:rsidRPr="00085F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0C7817" w:rsidRPr="00E101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ЭБС "Университетская библиотека онлайн"</w:t>
            </w:r>
          </w:p>
        </w:tc>
      </w:tr>
      <w:tr w:rsidR="000C7817" w:rsidRPr="00E101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Научная электронная библиотека</w:t>
            </w:r>
          </w:p>
        </w:tc>
      </w:tr>
      <w:tr w:rsidR="000C7817" w:rsidRPr="00E101B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Универсальные базы данных изданий</w:t>
            </w:r>
          </w:p>
        </w:tc>
      </w:tr>
      <w:tr w:rsidR="000C7817" w:rsidRPr="00E101BA">
        <w:trPr>
          <w:trHeight w:hRule="exact" w:val="277"/>
        </w:trPr>
        <w:tc>
          <w:tcPr>
            <w:tcW w:w="710" w:type="dxa"/>
          </w:tcPr>
          <w:p w:rsidR="000C7817" w:rsidRPr="00E101BA" w:rsidRDefault="000C781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C7817" w:rsidRPr="00E101BA" w:rsidRDefault="000C781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C7817" w:rsidRPr="00E101BA" w:rsidRDefault="000C781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C7817" w:rsidRPr="00E101BA" w:rsidRDefault="000C781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C7817" w:rsidRPr="00E101BA" w:rsidRDefault="000C781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7817" w:rsidRPr="00E101BA" w:rsidRDefault="000C7817">
            <w:pPr>
              <w:rPr>
                <w:lang w:val="ru-RU"/>
              </w:rPr>
            </w:pPr>
          </w:p>
        </w:tc>
      </w:tr>
      <w:tr w:rsidR="000C7817" w:rsidRPr="00E101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0C7817" w:rsidRPr="00085F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7.1. Описание материально-технической базы</w:t>
            </w:r>
          </w:p>
        </w:tc>
      </w:tr>
      <w:tr w:rsidR="000C7817" w:rsidRPr="00E101B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(модуля) требует наличия в аудитории мультимедийного оборудования (компьютер, видеопроектор, экран).</w:t>
            </w:r>
          </w:p>
        </w:tc>
      </w:tr>
      <w:tr w:rsidR="000C7817" w:rsidRPr="00085F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/>
        </w:tc>
      </w:tr>
      <w:tr w:rsidR="000C7817" w:rsidRPr="00E101B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      </w:r>
          </w:p>
        </w:tc>
      </w:tr>
      <w:tr w:rsidR="000C7817" w:rsidRPr="00E101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технологии: технология мультимедиа, Интернет-технология.</w:t>
            </w:r>
          </w:p>
        </w:tc>
      </w:tr>
      <w:tr w:rsidR="000C7817" w:rsidRPr="00E101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и электронные средства обучения и контроля знаний студентов: ЭУМК в системе 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0C7817" w:rsidRPr="00085F1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Перечень программного обеспечения: Интернет браузер, "Пакет MSOffice", MicrosoftOfficeProjectProfessional, LMSMoodle.</w:t>
            </w:r>
          </w:p>
        </w:tc>
      </w:tr>
      <w:tr w:rsidR="000C7817" w:rsidRPr="00085F12">
        <w:trPr>
          <w:trHeight w:hRule="exact" w:val="277"/>
        </w:trPr>
        <w:tc>
          <w:tcPr>
            <w:tcW w:w="710" w:type="dxa"/>
          </w:tcPr>
          <w:p w:rsidR="000C7817" w:rsidRPr="00085F12" w:rsidRDefault="000C7817"/>
        </w:tc>
        <w:tc>
          <w:tcPr>
            <w:tcW w:w="1986" w:type="dxa"/>
          </w:tcPr>
          <w:p w:rsidR="000C7817" w:rsidRPr="00085F12" w:rsidRDefault="000C7817"/>
        </w:tc>
        <w:tc>
          <w:tcPr>
            <w:tcW w:w="1986" w:type="dxa"/>
          </w:tcPr>
          <w:p w:rsidR="000C7817" w:rsidRPr="00085F12" w:rsidRDefault="000C7817"/>
        </w:tc>
        <w:tc>
          <w:tcPr>
            <w:tcW w:w="3403" w:type="dxa"/>
          </w:tcPr>
          <w:p w:rsidR="000C7817" w:rsidRPr="00085F12" w:rsidRDefault="000C7817"/>
        </w:tc>
        <w:tc>
          <w:tcPr>
            <w:tcW w:w="1702" w:type="dxa"/>
          </w:tcPr>
          <w:p w:rsidR="000C7817" w:rsidRPr="00085F12" w:rsidRDefault="000C7817"/>
        </w:tc>
        <w:tc>
          <w:tcPr>
            <w:tcW w:w="993" w:type="dxa"/>
          </w:tcPr>
          <w:p w:rsidR="000C7817" w:rsidRPr="00085F12" w:rsidRDefault="000C7817"/>
        </w:tc>
      </w:tr>
      <w:tr w:rsidR="000C7817" w:rsidRPr="00E101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0C7817" w:rsidRPr="00085F12">
        <w:trPr>
          <w:trHeight w:hRule="exact" w:val="33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rPr>
                <w:sz w:val="19"/>
                <w:szCs w:val="19"/>
              </w:rPr>
            </w:pP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Рекомендуемые методические издания:</w:t>
            </w:r>
          </w:p>
        </w:tc>
      </w:tr>
    </w:tbl>
    <w:p w:rsidR="000C7817" w:rsidRDefault="000C7817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4459"/>
        <w:gridCol w:w="4813"/>
        <w:gridCol w:w="968"/>
      </w:tblGrid>
      <w:tr w:rsidR="000C7817" w:rsidRPr="00085F12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rPr>
                <w:sz w:val="16"/>
                <w:szCs w:val="16"/>
              </w:rPr>
            </w:pPr>
            <w:r w:rsidRPr="00085F12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0C7817" w:rsidRPr="00085F12" w:rsidRDefault="000C781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C7817" w:rsidRPr="00085F12" w:rsidRDefault="000C781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085F12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0C7817" w:rsidRPr="00E101BA">
        <w:trPr>
          <w:trHeight w:hRule="exact" w:val="1796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Экологическое образование для устойчивого развития: традиции и инновации. Коллективная монография. Н. Новгород, 2015 г.</w:t>
            </w:r>
          </w:p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дициплины представлен в Приложении 2.</w:t>
            </w:r>
          </w:p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C7817" w:rsidRPr="00E101BA" w:rsidRDefault="000C781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"Рейтинговая система оценки качества подготовки студентов" 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085F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E101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0C7817" w:rsidRPr="00E101BA" w:rsidRDefault="000C7817">
      <w:pPr>
        <w:rPr>
          <w:lang w:val="ru-RU"/>
        </w:rPr>
      </w:pPr>
    </w:p>
    <w:sectPr w:rsidR="000C7817" w:rsidRPr="00E101BA" w:rsidSect="0021701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31453"/>
    <w:rsid w:val="0002418B"/>
    <w:rsid w:val="0008182D"/>
    <w:rsid w:val="00085F12"/>
    <w:rsid w:val="000C7817"/>
    <w:rsid w:val="001F0BC7"/>
    <w:rsid w:val="00217019"/>
    <w:rsid w:val="004F1B48"/>
    <w:rsid w:val="00D31453"/>
    <w:rsid w:val="00E101BA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7019"/>
    <w:pPr>
      <w:spacing w:after="200" w:line="276" w:lineRule="auto"/>
    </w:pPr>
    <w:rPr>
      <w:rFonts w:cs="Calibri"/>
      <w:lang w:val="en-US"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</TotalTime>
  <Pages>8</Pages>
  <Words>1913</Words>
  <Characters>10908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2018-2019_05_04_06 МЭП-18_plx_Инновационные технологии экологического образования_</dc:title>
  <dc:subject/>
  <dc:creator>FastReport.NET</dc:creator>
  <cp:keywords/>
  <dc:description/>
  <cp:lastModifiedBy>Козлов А.В.</cp:lastModifiedBy>
  <cp:revision>2</cp:revision>
  <dcterms:created xsi:type="dcterms:W3CDTF">2019-08-27T18:58:00Z</dcterms:created>
  <dcterms:modified xsi:type="dcterms:W3CDTF">2019-08-27T19:00:00Z</dcterms:modified>
</cp:coreProperties>
</file>